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F7C" w:rsidRPr="0021003E" w:rsidRDefault="006E1F7C" w:rsidP="00BA5FC7">
      <w:pPr>
        <w:spacing w:line="260" w:lineRule="exact"/>
        <w:jc w:val="both"/>
        <w:rPr>
          <w:sz w:val="20"/>
          <w:szCs w:val="20"/>
        </w:rPr>
      </w:pPr>
    </w:p>
    <w:p w:rsidR="006E1F7C" w:rsidRDefault="006E1F7C" w:rsidP="00BA5FC7">
      <w:pPr>
        <w:spacing w:line="260" w:lineRule="exact"/>
        <w:jc w:val="both"/>
        <w:rPr>
          <w:sz w:val="20"/>
          <w:szCs w:val="20"/>
        </w:rPr>
      </w:pPr>
    </w:p>
    <w:p w:rsidR="006E1F7C" w:rsidRDefault="006E1F7C" w:rsidP="0076263F">
      <w:pPr>
        <w:pStyle w:val="Heading1"/>
        <w:jc w:val="center"/>
        <w:rPr>
          <w:rFonts w:eastAsia="Arial Unicode MS"/>
          <w:sz w:val="20"/>
          <w:szCs w:val="20"/>
        </w:rPr>
      </w:pPr>
      <w:r>
        <w:rPr>
          <w:sz w:val="20"/>
          <w:szCs w:val="20"/>
        </w:rPr>
        <w:t xml:space="preserve">DICHIARAZIONE SOSTITUTIVA </w:t>
      </w:r>
    </w:p>
    <w:p w:rsidR="006E1F7C" w:rsidRPr="00767485" w:rsidRDefault="006E1F7C" w:rsidP="0076263F">
      <w:pPr>
        <w:jc w:val="center"/>
        <w:rPr>
          <w:sz w:val="20"/>
          <w:szCs w:val="20"/>
        </w:rPr>
      </w:pPr>
      <w:r w:rsidRPr="00767485">
        <w:rPr>
          <w:sz w:val="20"/>
          <w:szCs w:val="20"/>
        </w:rPr>
        <w:t>(Art.38 e art.46 D.P.R. 445/00)</w:t>
      </w:r>
    </w:p>
    <w:p w:rsidR="006E1F7C" w:rsidRPr="00767485" w:rsidRDefault="006E1F7C" w:rsidP="0076263F">
      <w:pPr>
        <w:rPr>
          <w:sz w:val="20"/>
          <w:szCs w:val="20"/>
        </w:rPr>
      </w:pPr>
    </w:p>
    <w:p w:rsidR="006E1F7C" w:rsidRDefault="006E1F7C" w:rsidP="0076263F">
      <w:pPr>
        <w:jc w:val="both"/>
        <w:rPr>
          <w:sz w:val="20"/>
          <w:szCs w:val="20"/>
        </w:rPr>
      </w:pPr>
      <w:r w:rsidRPr="00607645">
        <w:rPr>
          <w:sz w:val="20"/>
          <w:szCs w:val="20"/>
        </w:rPr>
        <w:t xml:space="preserve">Il sottoscritto _________, codice fiscale __________ nato </w:t>
      </w:r>
      <w:r>
        <w:rPr>
          <w:sz w:val="20"/>
          <w:szCs w:val="20"/>
        </w:rPr>
        <w:t xml:space="preserve">a ______________il ____________, nella sua qualità di legale rappresentante </w:t>
      </w:r>
      <w:r w:rsidRPr="00463504">
        <w:rPr>
          <w:sz w:val="20"/>
          <w:szCs w:val="20"/>
        </w:rPr>
        <w:t>o di procuratore/amministratore/direttore generale/dirigente munito di potere di rappresentanza</w:t>
      </w:r>
      <w:r>
        <w:rPr>
          <w:sz w:val="20"/>
          <w:szCs w:val="20"/>
        </w:rPr>
        <w:t xml:space="preserve"> (</w:t>
      </w:r>
      <w:r>
        <w:rPr>
          <w:rStyle w:val="FootnoteReference"/>
          <w:rFonts w:cs="Arial"/>
          <w:sz w:val="20"/>
          <w:szCs w:val="20"/>
        </w:rPr>
        <w:footnoteReference w:id="1"/>
      </w:r>
      <w:r>
        <w:rPr>
          <w:sz w:val="20"/>
          <w:szCs w:val="20"/>
        </w:rPr>
        <w:t>) della Società/ Associazione/Ente/Agenzia__________________________ con sede legale in _____________________ Via ______________________________________________________;</w:t>
      </w:r>
    </w:p>
    <w:p w:rsidR="006E1F7C" w:rsidRDefault="006E1F7C" w:rsidP="0076263F">
      <w:pPr>
        <w:rPr>
          <w:sz w:val="20"/>
          <w:szCs w:val="20"/>
        </w:rPr>
      </w:pPr>
      <w:r>
        <w:rPr>
          <w:sz w:val="20"/>
          <w:szCs w:val="20"/>
        </w:rPr>
        <w:t>ai fini della presentazione dell’unito atto di adesione;</w:t>
      </w:r>
    </w:p>
    <w:p w:rsidR="006E1F7C" w:rsidRDefault="006E1F7C" w:rsidP="0076263F">
      <w:pPr>
        <w:jc w:val="both"/>
        <w:rPr>
          <w:sz w:val="20"/>
          <w:szCs w:val="20"/>
        </w:rPr>
      </w:pPr>
    </w:p>
    <w:p w:rsidR="006E1F7C" w:rsidRDefault="006E1F7C" w:rsidP="0076263F">
      <w:pPr>
        <w:jc w:val="both"/>
        <w:rPr>
          <w:sz w:val="20"/>
          <w:szCs w:val="20"/>
        </w:rPr>
      </w:pPr>
      <w:r>
        <w:rPr>
          <w:sz w:val="20"/>
          <w:szCs w:val="20"/>
        </w:rPr>
        <w:t>ai sensi e per gli effetti degli articoli 38 e 46 del D.P.R. 445/00, consapevole della responsabilità penale in caso di dichiarazioni false o reticenti</w:t>
      </w:r>
    </w:p>
    <w:p w:rsidR="006E1F7C" w:rsidRDefault="006E1F7C" w:rsidP="0076263F">
      <w:pPr>
        <w:jc w:val="both"/>
        <w:rPr>
          <w:sz w:val="20"/>
          <w:szCs w:val="20"/>
        </w:rPr>
      </w:pPr>
    </w:p>
    <w:p w:rsidR="006E1F7C" w:rsidRDefault="006E1F7C" w:rsidP="0076263F">
      <w:pPr>
        <w:pStyle w:val="Heading1"/>
        <w:jc w:val="center"/>
        <w:rPr>
          <w:rFonts w:eastAsia="Arial Unicode MS"/>
          <w:sz w:val="20"/>
          <w:szCs w:val="20"/>
        </w:rPr>
      </w:pPr>
      <w:r>
        <w:rPr>
          <w:sz w:val="20"/>
          <w:szCs w:val="20"/>
        </w:rPr>
        <w:t>DICHIARA</w:t>
      </w:r>
    </w:p>
    <w:p w:rsidR="006E1F7C" w:rsidRDefault="006E1F7C" w:rsidP="0076263F">
      <w:pPr>
        <w:rPr>
          <w:sz w:val="20"/>
          <w:szCs w:val="20"/>
        </w:rPr>
      </w:pPr>
    </w:p>
    <w:p w:rsidR="006E1F7C" w:rsidRDefault="006E1F7C" w:rsidP="0076263F">
      <w:pPr>
        <w:jc w:val="both"/>
        <w:rPr>
          <w:sz w:val="20"/>
        </w:rPr>
      </w:pPr>
      <w:r>
        <w:rPr>
          <w:b/>
          <w:bCs/>
          <w:i/>
          <w:iCs/>
          <w:sz w:val="20"/>
        </w:rPr>
        <w:t>a</w:t>
      </w:r>
      <w:r>
        <w:rPr>
          <w:b/>
          <w:bCs/>
          <w:sz w:val="20"/>
        </w:rPr>
        <w:t>)</w:t>
      </w:r>
      <w:r>
        <w:rPr>
          <w:sz w:val="20"/>
        </w:rPr>
        <w:t xml:space="preserve"> che il soggetto rappresentato non si trova in stato di fallimento, di liquidazione, di concordato preventivo o in qualsiasi altra situazione equivalente, che a proprio carico non è in corso un procedimento per la dichiarazione di una di tali situazioni e che non versa in stato di sospensione dell'attività commerciale; </w:t>
      </w:r>
    </w:p>
    <w:p w:rsidR="006E1F7C" w:rsidRDefault="006E1F7C" w:rsidP="0076263F">
      <w:pPr>
        <w:jc w:val="both"/>
        <w:rPr>
          <w:b/>
          <w:bCs/>
          <w:i/>
          <w:iCs/>
          <w:sz w:val="20"/>
        </w:rPr>
      </w:pPr>
    </w:p>
    <w:p w:rsidR="006E1F7C" w:rsidRPr="00EA01F9" w:rsidRDefault="006E1F7C" w:rsidP="0076263F">
      <w:pPr>
        <w:jc w:val="both"/>
        <w:rPr>
          <w:strike/>
          <w:sz w:val="20"/>
        </w:rPr>
      </w:pPr>
      <w:r>
        <w:rPr>
          <w:b/>
          <w:bCs/>
          <w:i/>
          <w:iCs/>
          <w:sz w:val="20"/>
        </w:rPr>
        <w:t>b</w:t>
      </w:r>
      <w:r>
        <w:rPr>
          <w:b/>
          <w:bCs/>
          <w:sz w:val="20"/>
        </w:rPr>
        <w:t>)</w:t>
      </w:r>
      <w:r>
        <w:rPr>
          <w:sz w:val="20"/>
        </w:rPr>
        <w:t xml:space="preserve"> </w:t>
      </w:r>
      <w:r w:rsidRPr="00607645">
        <w:rPr>
          <w:sz w:val="20"/>
        </w:rPr>
        <w:t>che nei confronti del legale rappresentante e nei confronti di tutte le altre persone munite di potere di rappresentanza non è stata emessa alcuna sentenza di</w:t>
      </w:r>
      <w:r>
        <w:rPr>
          <w:sz w:val="20"/>
        </w:rPr>
        <w:t xml:space="preserve"> condanna passata in giudicato </w:t>
      </w:r>
      <w:r w:rsidRPr="00607645">
        <w:rPr>
          <w:sz w:val="20"/>
        </w:rPr>
        <w:t>o alcun decreto penale di condanna divenuto irrevocabile, alcuna sentenza di applicazione della pena su richiesta ai sensi dell'articolo 444 del codice di procedura penale, anche con riferimento ai provvedimenti per i quali non è prevista l’iscrizione ai sensi degli articoli 24 e 25 del D.P.R. 313/02</w:t>
      </w:r>
      <w:r>
        <w:rPr>
          <w:sz w:val="20"/>
        </w:rPr>
        <w:t>;</w:t>
      </w:r>
    </w:p>
    <w:p w:rsidR="006E1F7C" w:rsidRDefault="006E1F7C" w:rsidP="0076263F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</w:p>
    <w:p w:rsidR="006E1F7C" w:rsidRDefault="006E1F7C" w:rsidP="0076263F">
      <w:pPr>
        <w:autoSpaceDE w:val="0"/>
        <w:autoSpaceDN w:val="0"/>
        <w:adjustRightInd w:val="0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b1)</w:t>
      </w:r>
      <w:r>
        <w:rPr>
          <w:sz w:val="20"/>
          <w:szCs w:val="20"/>
        </w:rPr>
        <w:t xml:space="preserve"> ovvero che nei confronti dei seguenti soggetti muniti di potere di rappresentanza:</w:t>
      </w:r>
    </w:p>
    <w:p w:rsidR="006E1F7C" w:rsidRDefault="006E1F7C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E1F7C" w:rsidRDefault="006E1F7C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Sig./ra __________________ nato/a a ___________ il ___________, </w:t>
      </w:r>
    </w:p>
    <w:p w:rsidR="006E1F7C" w:rsidRDefault="006E1F7C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qualifica di________________________ </w:t>
      </w:r>
    </w:p>
    <w:p w:rsidR="006E1F7C" w:rsidRDefault="006E1F7C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E1F7C" w:rsidRDefault="006E1F7C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sono state emesse le seguenti sentenze di condanna passate in giudicato o decreti penali di condanna divenuti irrevocabili ovvero sentenze di applicazione della pena su richiesta ai sensi dell'articolo 444 del c.p.p.:_________________________________________________________________</w:t>
      </w:r>
    </w:p>
    <w:p w:rsidR="006E1F7C" w:rsidRDefault="006E1F7C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E1F7C" w:rsidRDefault="006E1F7C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- norma giuridica violata: _______________;</w:t>
      </w:r>
    </w:p>
    <w:p w:rsidR="006E1F7C" w:rsidRDefault="006E1F7C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- pena applicata (la pena deve essere indicata anche se sono stati concessi i benefici della “sospensione” e/o della “non menzione”) ________________________________;</w:t>
      </w:r>
    </w:p>
    <w:p w:rsidR="006E1F7C" w:rsidRDefault="006E1F7C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anno della condanna __________________; </w:t>
      </w:r>
    </w:p>
    <w:p w:rsidR="006E1F7C" w:rsidRDefault="006E1F7C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E1F7C" w:rsidRPr="00607645" w:rsidRDefault="006E1F7C" w:rsidP="0076263F">
      <w:pPr>
        <w:jc w:val="both"/>
        <w:rPr>
          <w:sz w:val="20"/>
        </w:rPr>
      </w:pPr>
      <w:r w:rsidRPr="00607645">
        <w:rPr>
          <w:b/>
          <w:bCs/>
          <w:i/>
          <w:iCs/>
          <w:sz w:val="20"/>
        </w:rPr>
        <w:t>c</w:t>
      </w:r>
      <w:r w:rsidRPr="00607645">
        <w:rPr>
          <w:b/>
          <w:bCs/>
          <w:sz w:val="20"/>
        </w:rPr>
        <w:t>)</w:t>
      </w:r>
      <w:r w:rsidRPr="00607645">
        <w:rPr>
          <w:sz w:val="20"/>
        </w:rPr>
        <w:t xml:space="preserve"> che il soggetto rappresentato non ha commesso violazioni, definitivamente accertate, alle norme in materia di contributi previdenziali e assistenziali a favore dei lavoratori, s</w:t>
      </w:r>
      <w:r>
        <w:rPr>
          <w:sz w:val="20"/>
        </w:rPr>
        <w:t>econdo la legislazione italiana</w:t>
      </w:r>
      <w:r w:rsidRPr="00607645">
        <w:rPr>
          <w:sz w:val="20"/>
        </w:rPr>
        <w:t>, nonché di essere in possesso dell’iscrizione presso i seguenti Enti assicurativi e previdenziali:</w:t>
      </w:r>
    </w:p>
    <w:p w:rsidR="006E1F7C" w:rsidRPr="00607645" w:rsidRDefault="006E1F7C" w:rsidP="0076263F">
      <w:pPr>
        <w:jc w:val="both"/>
        <w:rPr>
          <w:sz w:val="20"/>
        </w:rPr>
      </w:pPr>
    </w:p>
    <w:p w:rsidR="006E1F7C" w:rsidRPr="00607645" w:rsidRDefault="006E1F7C" w:rsidP="0076263F">
      <w:pPr>
        <w:jc w:val="both"/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78.35pt;margin-top:2.8pt;width:9pt;height:9pt;z-index:251658240">
            <v:textbox style="mso-next-textbox:#_x0000_s1026">
              <w:txbxContent>
                <w:p w:rsidR="006E1F7C" w:rsidRDefault="006E1F7C" w:rsidP="0076263F"/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415.35pt;margin-top:2.8pt;width:9pt;height:9pt;z-index:251657216">
            <v:textbox style="mso-next-textbox:#_x0000_s1027">
              <w:txbxContent>
                <w:p w:rsidR="006E1F7C" w:rsidRDefault="006E1F7C" w:rsidP="0076263F"/>
              </w:txbxContent>
            </v:textbox>
          </v:shape>
        </w:pict>
      </w:r>
      <w:r w:rsidRPr="00607645">
        <w:rPr>
          <w:sz w:val="20"/>
          <w:szCs w:val="20"/>
        </w:rPr>
        <w:t>INPS sede di _______________</w:t>
      </w:r>
      <w:r>
        <w:rPr>
          <w:sz w:val="20"/>
          <w:szCs w:val="20"/>
        </w:rPr>
        <w:t>(</w:t>
      </w:r>
      <w:r>
        <w:rPr>
          <w:rStyle w:val="FootnoteReference"/>
          <w:rFonts w:cs="Arial"/>
          <w:sz w:val="20"/>
          <w:szCs w:val="20"/>
        </w:rPr>
        <w:footnoteReference w:id="2"/>
      </w:r>
      <w:r>
        <w:rPr>
          <w:sz w:val="20"/>
          <w:szCs w:val="20"/>
        </w:rPr>
        <w:t xml:space="preserve">)  </w:t>
      </w:r>
      <w:r w:rsidRPr="00607645">
        <w:rPr>
          <w:sz w:val="20"/>
          <w:szCs w:val="20"/>
        </w:rPr>
        <w:t>matricola attiva n. _____________, gestione:     ordinaria         separata</w:t>
      </w:r>
    </w:p>
    <w:p w:rsidR="006E1F7C" w:rsidRPr="00607645" w:rsidRDefault="006E1F7C" w:rsidP="0076263F">
      <w:pPr>
        <w:jc w:val="both"/>
        <w:rPr>
          <w:sz w:val="20"/>
          <w:szCs w:val="20"/>
        </w:rPr>
      </w:pPr>
    </w:p>
    <w:p w:rsidR="006E1F7C" w:rsidRPr="004165D9" w:rsidRDefault="006E1F7C" w:rsidP="0076263F">
      <w:pPr>
        <w:jc w:val="both"/>
        <w:rPr>
          <w:sz w:val="20"/>
        </w:rPr>
      </w:pPr>
      <w:r w:rsidRPr="004165D9">
        <w:rPr>
          <w:sz w:val="20"/>
          <w:szCs w:val="20"/>
        </w:rPr>
        <w:t>INAIL sede di _______________</w:t>
      </w:r>
      <w:r>
        <w:rPr>
          <w:sz w:val="20"/>
          <w:szCs w:val="20"/>
        </w:rPr>
        <w:t>(</w:t>
      </w:r>
      <w:r>
        <w:rPr>
          <w:sz w:val="20"/>
          <w:szCs w:val="20"/>
          <w:vertAlign w:val="superscript"/>
        </w:rPr>
        <w:t>7</w:t>
      </w:r>
      <w:r w:rsidRPr="004165D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) </w:t>
      </w:r>
      <w:r w:rsidRPr="004165D9">
        <w:rPr>
          <w:sz w:val="20"/>
          <w:szCs w:val="20"/>
        </w:rPr>
        <w:t>matricola attiva n. _____________</w:t>
      </w:r>
      <w:r w:rsidRPr="004165D9">
        <w:rPr>
          <w:sz w:val="20"/>
        </w:rPr>
        <w:t>;</w:t>
      </w:r>
    </w:p>
    <w:p w:rsidR="006E1F7C" w:rsidRDefault="006E1F7C" w:rsidP="0076263F">
      <w:pPr>
        <w:jc w:val="both"/>
        <w:rPr>
          <w:b/>
          <w:bCs/>
          <w:sz w:val="20"/>
        </w:rPr>
      </w:pPr>
    </w:p>
    <w:p w:rsidR="006E1F7C" w:rsidRDefault="006E1F7C" w:rsidP="0076263F">
      <w:pPr>
        <w:jc w:val="both"/>
        <w:rPr>
          <w:b/>
          <w:bCs/>
          <w:sz w:val="20"/>
        </w:rPr>
      </w:pPr>
      <w:r w:rsidRPr="0090469A">
        <w:rPr>
          <w:sz w:val="20"/>
          <w:szCs w:val="20"/>
        </w:rPr>
        <w:t>Contratto collettivo applicato</w:t>
      </w:r>
      <w:r w:rsidRPr="0090469A">
        <w:rPr>
          <w:bCs/>
          <w:sz w:val="20"/>
        </w:rPr>
        <w:t>: _______________________________________________________________</w:t>
      </w:r>
    </w:p>
    <w:p w:rsidR="006E1F7C" w:rsidRDefault="006E1F7C" w:rsidP="0076263F">
      <w:pPr>
        <w:jc w:val="both"/>
        <w:rPr>
          <w:b/>
          <w:bCs/>
          <w:sz w:val="20"/>
        </w:rPr>
      </w:pPr>
    </w:p>
    <w:p w:rsidR="006E1F7C" w:rsidRPr="00607645" w:rsidRDefault="006E1F7C" w:rsidP="0076263F">
      <w:pPr>
        <w:jc w:val="both"/>
        <w:rPr>
          <w:sz w:val="20"/>
        </w:rPr>
      </w:pPr>
      <w:r>
        <w:rPr>
          <w:b/>
          <w:bCs/>
          <w:sz w:val="20"/>
        </w:rPr>
        <w:t>d)</w:t>
      </w:r>
      <w:r>
        <w:rPr>
          <w:sz w:val="20"/>
        </w:rPr>
        <w:t xml:space="preserve"> </w:t>
      </w:r>
      <w:r w:rsidRPr="00607645">
        <w:rPr>
          <w:sz w:val="20"/>
        </w:rPr>
        <w:t>che il soggetto rappresentato non ha commesso violazioni, definitivamente accertate, rispetto agli obblighi relativi al pagamento delle imposte e delle tasse, secondo la legislazione italiana e che l’Agenzia delle entrate territorialmente competente è quella di ______________________</w:t>
      </w:r>
      <w:r>
        <w:rPr>
          <w:sz w:val="20"/>
        </w:rPr>
        <w:t>(</w:t>
      </w:r>
      <w:r>
        <w:rPr>
          <w:sz w:val="20"/>
          <w:szCs w:val="20"/>
          <w:vertAlign w:val="superscript"/>
        </w:rPr>
        <w:t>7</w:t>
      </w:r>
      <w:r>
        <w:rPr>
          <w:sz w:val="20"/>
        </w:rPr>
        <w:t>)</w:t>
      </w:r>
    </w:p>
    <w:p w:rsidR="006E1F7C" w:rsidRDefault="006E1F7C" w:rsidP="0076263F">
      <w:pPr>
        <w:jc w:val="both"/>
        <w:rPr>
          <w:sz w:val="20"/>
        </w:rPr>
      </w:pPr>
    </w:p>
    <w:p w:rsidR="006E1F7C" w:rsidRDefault="006E1F7C" w:rsidP="0076263F">
      <w:pPr>
        <w:jc w:val="both"/>
      </w:pPr>
      <w:r>
        <w:rPr>
          <w:sz w:val="20"/>
        </w:rPr>
        <w:t xml:space="preserve">Dichiara inoltre che nei suoi confronti non sono state applicate sanzioni interdittive ai sensi del D.lvo </w:t>
      </w:r>
      <w:smartTag w:uri="urn:schemas-microsoft-com:office:smarttags" w:element="date">
        <w:smartTagPr>
          <w:attr w:name="Year" w:val="01"/>
          <w:attr w:name="Day" w:val="8"/>
          <w:attr w:name="Month" w:val="6"/>
          <w:attr w:name="ls" w:val="trans"/>
        </w:smartTagPr>
        <w:r>
          <w:rPr>
            <w:sz w:val="20"/>
          </w:rPr>
          <w:t>8.6.01</w:t>
        </w:r>
      </w:smartTag>
      <w:r>
        <w:rPr>
          <w:sz w:val="20"/>
        </w:rPr>
        <w:t>, n. 231</w:t>
      </w:r>
      <w:r>
        <w:t>.</w:t>
      </w:r>
    </w:p>
    <w:p w:rsidR="006E1F7C" w:rsidRDefault="006E1F7C" w:rsidP="0076263F">
      <w:pPr>
        <w:jc w:val="both"/>
        <w:rPr>
          <w:sz w:val="20"/>
          <w:szCs w:val="20"/>
        </w:rPr>
      </w:pPr>
    </w:p>
    <w:p w:rsidR="006E1F7C" w:rsidRDefault="006E1F7C" w:rsidP="0076263F">
      <w:pPr>
        <w:jc w:val="both"/>
        <w:rPr>
          <w:sz w:val="20"/>
          <w:szCs w:val="20"/>
        </w:rPr>
      </w:pPr>
      <w:r>
        <w:rPr>
          <w:sz w:val="20"/>
          <w:szCs w:val="20"/>
        </w:rPr>
        <w:t>Dichiara di essere consapevole che, qualora dai controlli dell’amministrazione regionale, di cui agli articoli 71 e ss. del D.P.R. 445/00 emerga la non veridicità del contenuto della presente dichiarazione, l’Ente rappresentato decade dall’aggiudicazione eventualmente conseguita sulla base della dichiarazione non veritiera.</w:t>
      </w:r>
    </w:p>
    <w:p w:rsidR="006E1F7C" w:rsidRDefault="006E1F7C" w:rsidP="0076263F">
      <w:pPr>
        <w:rPr>
          <w:sz w:val="20"/>
          <w:szCs w:val="20"/>
        </w:rPr>
      </w:pPr>
    </w:p>
    <w:p w:rsidR="006E1F7C" w:rsidRDefault="006E1F7C" w:rsidP="0076263F">
      <w:pPr>
        <w:rPr>
          <w:sz w:val="20"/>
          <w:szCs w:val="20"/>
        </w:rPr>
      </w:pPr>
    </w:p>
    <w:p w:rsidR="006E1F7C" w:rsidRDefault="006E1F7C" w:rsidP="0076263F">
      <w:pPr>
        <w:pStyle w:val="BodyTex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Allega, ai sensi dell’art.38 del D.P.R. 445/00, fotocopia del documento di identità valido del sottoscrittore.</w:t>
      </w:r>
    </w:p>
    <w:p w:rsidR="006E1F7C" w:rsidRDefault="006E1F7C" w:rsidP="0076263F">
      <w:pPr>
        <w:rPr>
          <w:sz w:val="20"/>
          <w:szCs w:val="20"/>
        </w:rPr>
      </w:pPr>
    </w:p>
    <w:p w:rsidR="006E1F7C" w:rsidRDefault="006E1F7C" w:rsidP="0076263F">
      <w:pPr>
        <w:rPr>
          <w:sz w:val="20"/>
          <w:szCs w:val="20"/>
        </w:rPr>
      </w:pPr>
    </w:p>
    <w:p w:rsidR="006E1F7C" w:rsidRDefault="006E1F7C" w:rsidP="0076263F">
      <w:pPr>
        <w:rPr>
          <w:sz w:val="20"/>
          <w:szCs w:val="20"/>
        </w:rPr>
      </w:pPr>
      <w:r>
        <w:rPr>
          <w:sz w:val="20"/>
          <w:szCs w:val="20"/>
        </w:rPr>
        <w:t>Luogo e data, ___________________</w:t>
      </w:r>
    </w:p>
    <w:p w:rsidR="006E1F7C" w:rsidRDefault="006E1F7C" w:rsidP="0076263F">
      <w:pPr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>FIRMA</w:t>
      </w:r>
    </w:p>
    <w:p w:rsidR="006E1F7C" w:rsidRDefault="006E1F7C" w:rsidP="0076263F">
      <w:pPr>
        <w:jc w:val="right"/>
        <w:rPr>
          <w:sz w:val="20"/>
          <w:szCs w:val="20"/>
        </w:rPr>
      </w:pPr>
    </w:p>
    <w:p w:rsidR="006E1F7C" w:rsidRDefault="006E1F7C" w:rsidP="0076263F">
      <w:pPr>
        <w:jc w:val="right"/>
        <w:rPr>
          <w:sz w:val="20"/>
          <w:szCs w:val="20"/>
        </w:rPr>
      </w:pPr>
    </w:p>
    <w:p w:rsidR="006E1F7C" w:rsidRDefault="006E1F7C" w:rsidP="0076263F">
      <w:pPr>
        <w:rPr>
          <w:sz w:val="20"/>
          <w:szCs w:val="20"/>
        </w:rPr>
      </w:pPr>
    </w:p>
    <w:p w:rsidR="006E1F7C" w:rsidRDefault="006E1F7C" w:rsidP="0076263F">
      <w:pPr>
        <w:rPr>
          <w:sz w:val="20"/>
          <w:szCs w:val="20"/>
        </w:rPr>
      </w:pPr>
    </w:p>
    <w:p w:rsidR="006E1F7C" w:rsidRDefault="006E1F7C" w:rsidP="0076263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6E1F7C" w:rsidRDefault="006E1F7C" w:rsidP="0076263F">
      <w:pPr>
        <w:pStyle w:val="BodyTextIndent"/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Informativa ai sensi dell’art. 13, Decreto Legislativo </w:t>
      </w:r>
      <w:smartTag w:uri="urn:schemas-microsoft-com:office:smarttags" w:element="date">
        <w:smartTagPr>
          <w:attr w:name="ls" w:val="trans"/>
          <w:attr w:name="Month" w:val="6"/>
          <w:attr w:name="Day" w:val="30"/>
          <w:attr w:name="Year" w:val="2003"/>
        </w:smartTagPr>
        <w:r>
          <w:rPr>
            <w:b/>
            <w:bCs/>
            <w:i/>
            <w:iCs/>
            <w:sz w:val="20"/>
            <w:szCs w:val="20"/>
          </w:rPr>
          <w:t>30 giugno 2003</w:t>
        </w:r>
      </w:smartTag>
      <w:r>
        <w:rPr>
          <w:b/>
          <w:bCs/>
          <w:i/>
          <w:iCs/>
          <w:sz w:val="20"/>
          <w:szCs w:val="20"/>
        </w:rPr>
        <w:t>, n. 196</w:t>
      </w:r>
    </w:p>
    <w:p w:rsidR="006E1F7C" w:rsidRDefault="006E1F7C" w:rsidP="0076263F">
      <w:pPr>
        <w:pStyle w:val="BodyTextIndent"/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- Codice in materia di protezione dei dati personali -</w:t>
      </w:r>
    </w:p>
    <w:p w:rsidR="006E1F7C" w:rsidRDefault="006E1F7C" w:rsidP="0076263F">
      <w:pPr>
        <w:pStyle w:val="BodyTextIndent"/>
        <w:rPr>
          <w:sz w:val="20"/>
          <w:szCs w:val="20"/>
        </w:rPr>
      </w:pPr>
    </w:p>
    <w:p w:rsidR="006E1F7C" w:rsidRDefault="006E1F7C" w:rsidP="0076263F">
      <w:pPr>
        <w:rPr>
          <w:rFonts w:eastAsia="Arial Unicode MS"/>
          <w:sz w:val="20"/>
          <w:szCs w:val="20"/>
        </w:rPr>
      </w:pPr>
    </w:p>
    <w:p w:rsidR="006E1F7C" w:rsidRPr="008327FF" w:rsidRDefault="006E1F7C" w:rsidP="009B52BD">
      <w:pPr>
        <w:pStyle w:val="BodyTextIndent"/>
        <w:rPr>
          <w:sz w:val="20"/>
          <w:szCs w:val="20"/>
        </w:rPr>
      </w:pPr>
      <w:r w:rsidRPr="008327FF">
        <w:rPr>
          <w:sz w:val="20"/>
          <w:szCs w:val="20"/>
        </w:rPr>
        <w:t xml:space="preserve">Ai sensi del Decreto Legislativo </w:t>
      </w:r>
      <w:smartTag w:uri="urn:schemas-microsoft-com:office:smarttags" w:element="date">
        <w:smartTagPr>
          <w:attr w:name="Year" w:val="2003"/>
          <w:attr w:name="Day" w:val="30"/>
          <w:attr w:name="Month" w:val="6"/>
          <w:attr w:name="ls" w:val="trans"/>
        </w:smartTagPr>
        <w:r w:rsidRPr="008327FF">
          <w:rPr>
            <w:sz w:val="20"/>
            <w:szCs w:val="20"/>
          </w:rPr>
          <w:t>30 giugno 2003</w:t>
        </w:r>
      </w:smartTag>
      <w:r w:rsidRPr="008327FF">
        <w:rPr>
          <w:sz w:val="20"/>
          <w:szCs w:val="20"/>
        </w:rPr>
        <w:t xml:space="preserve"> n. 196, Codice in materia di protezione dei dati personali, il trattamento dei dati relativi a persone fisiche è improntato ai principi di correttezza, liceità e trasparenza, tutelando la riservatezza ed i diritti degli interessati.</w:t>
      </w:r>
    </w:p>
    <w:p w:rsidR="006E1F7C" w:rsidRPr="008327FF" w:rsidRDefault="006E1F7C" w:rsidP="009B52BD">
      <w:pPr>
        <w:pStyle w:val="BodyTextIndent"/>
        <w:rPr>
          <w:sz w:val="20"/>
          <w:szCs w:val="20"/>
        </w:rPr>
      </w:pPr>
      <w:r w:rsidRPr="008327FF">
        <w:rPr>
          <w:sz w:val="20"/>
          <w:szCs w:val="20"/>
        </w:rPr>
        <w:t>Ai sensi del citato Decreto il trattamento dei dati relativi a persone giuridiche, effettuato nell’ambito di rapporti intercorrenti esclusivamente tra persone giuridiche, per finalità amministrative e contabili, non è soggetto all’applicazione del Codice in materia di protezione dei dati personali.</w:t>
      </w:r>
    </w:p>
    <w:p w:rsidR="006E1F7C" w:rsidRPr="008327FF" w:rsidRDefault="006E1F7C" w:rsidP="009B52BD">
      <w:pPr>
        <w:pStyle w:val="BodyTextIndent"/>
        <w:rPr>
          <w:sz w:val="20"/>
          <w:szCs w:val="20"/>
        </w:rPr>
      </w:pPr>
      <w:r w:rsidRPr="008327FF">
        <w:rPr>
          <w:sz w:val="20"/>
          <w:szCs w:val="20"/>
        </w:rPr>
        <w:t>La gestione dei Suoi dati, nella Sua qualità di legale rappresentante o di procuratore/amministratore/direttore generale/dirigente munito di potere di rappresentanza, è informatizzata e manuale.</w:t>
      </w:r>
      <w:r>
        <w:rPr>
          <w:sz w:val="20"/>
          <w:szCs w:val="20"/>
        </w:rPr>
        <w:t xml:space="preserve"> </w:t>
      </w:r>
      <w:r w:rsidRPr="008327FF">
        <w:rPr>
          <w:sz w:val="20"/>
          <w:szCs w:val="20"/>
        </w:rPr>
        <w:t>I Suoi dati personali non saranno comunicati ad altri soggetti né diffusi.</w:t>
      </w:r>
    </w:p>
    <w:p w:rsidR="006E1F7C" w:rsidRPr="008327FF" w:rsidRDefault="006E1F7C" w:rsidP="009B52BD">
      <w:pPr>
        <w:pStyle w:val="BodyTextIndent"/>
        <w:rPr>
          <w:sz w:val="20"/>
          <w:szCs w:val="20"/>
        </w:rPr>
      </w:pPr>
      <w:r w:rsidRPr="008327FF">
        <w:rPr>
          <w:sz w:val="20"/>
          <w:szCs w:val="20"/>
        </w:rPr>
        <w:t xml:space="preserve">Il conferimento dei Suoi dati è obbligatorio </w:t>
      </w:r>
      <w:r>
        <w:rPr>
          <w:sz w:val="20"/>
          <w:szCs w:val="20"/>
        </w:rPr>
        <w:t xml:space="preserve">con riferimento alle modalità di cui agli </w:t>
      </w:r>
      <w:r w:rsidRPr="008327FF">
        <w:rPr>
          <w:sz w:val="20"/>
          <w:szCs w:val="20"/>
        </w:rPr>
        <w:t>artt. 38, 46 e 47 del D.P.R. n. 445/2000 e il loro eventuale</w:t>
      </w:r>
      <w:r>
        <w:rPr>
          <w:sz w:val="20"/>
          <w:szCs w:val="20"/>
        </w:rPr>
        <w:t xml:space="preserve"> mancato conferimento non consentirà l’avvio dell’intervento formativo</w:t>
      </w:r>
      <w:r w:rsidRPr="008327FF">
        <w:rPr>
          <w:sz w:val="20"/>
          <w:szCs w:val="20"/>
        </w:rPr>
        <w:t>.</w:t>
      </w:r>
    </w:p>
    <w:p w:rsidR="006E1F7C" w:rsidRPr="008327FF" w:rsidRDefault="006E1F7C" w:rsidP="009B52BD">
      <w:pPr>
        <w:jc w:val="both"/>
        <w:rPr>
          <w:sz w:val="20"/>
          <w:szCs w:val="20"/>
        </w:rPr>
      </w:pPr>
      <w:r w:rsidRPr="008327FF">
        <w:rPr>
          <w:sz w:val="20"/>
          <w:szCs w:val="20"/>
        </w:rPr>
        <w:t xml:space="preserve">Il Titolare del trattamento è Regione </w:t>
      </w:r>
      <w:r>
        <w:rPr>
          <w:sz w:val="20"/>
          <w:szCs w:val="20"/>
        </w:rPr>
        <w:t xml:space="preserve">del </w:t>
      </w:r>
      <w:r w:rsidRPr="008327FF">
        <w:rPr>
          <w:sz w:val="20"/>
          <w:szCs w:val="20"/>
        </w:rPr>
        <w:t>Veneto/Giunta Regionale,</w:t>
      </w:r>
      <w:r w:rsidRPr="008327FF">
        <w:rPr>
          <w:rFonts w:eastAsia="Arial Unicode MS"/>
          <w:sz w:val="20"/>
          <w:szCs w:val="20"/>
        </w:rPr>
        <w:t xml:space="preserve"> </w:t>
      </w:r>
      <w:r w:rsidRPr="008327FF">
        <w:rPr>
          <w:sz w:val="20"/>
          <w:szCs w:val="20"/>
        </w:rPr>
        <w:t>con sede in: Venezia, Palazzo Balbi - Dorsoduro 3901.</w:t>
      </w:r>
    </w:p>
    <w:p w:rsidR="006E1F7C" w:rsidRPr="008327FF" w:rsidRDefault="006E1F7C" w:rsidP="009B52BD">
      <w:pPr>
        <w:jc w:val="both"/>
        <w:rPr>
          <w:rFonts w:eastAsia="Arial Unicode MS"/>
          <w:sz w:val="20"/>
          <w:szCs w:val="20"/>
        </w:rPr>
      </w:pPr>
      <w:r w:rsidRPr="0090469A">
        <w:rPr>
          <w:rFonts w:eastAsia="Arial Unicode MS"/>
          <w:sz w:val="20"/>
          <w:szCs w:val="20"/>
        </w:rPr>
        <w:t>Il Responsabile del trattamento è il Direttore della Sezione Lavoro, con sede in Venezia, Fondamenta S.</w:t>
      </w:r>
      <w:r w:rsidRPr="008327FF">
        <w:rPr>
          <w:rFonts w:eastAsia="Arial Unicode MS"/>
          <w:sz w:val="20"/>
          <w:szCs w:val="20"/>
        </w:rPr>
        <w:t xml:space="preserve"> Lucia, Cannaregio 23. </w:t>
      </w:r>
    </w:p>
    <w:p w:rsidR="006E1F7C" w:rsidRPr="008327FF" w:rsidRDefault="006E1F7C" w:rsidP="009B52BD">
      <w:pPr>
        <w:jc w:val="both"/>
        <w:rPr>
          <w:rFonts w:eastAsia="Arial Unicode MS"/>
          <w:sz w:val="20"/>
          <w:szCs w:val="20"/>
        </w:rPr>
      </w:pPr>
      <w:r w:rsidRPr="008327FF">
        <w:rPr>
          <w:rFonts w:eastAsia="Arial Unicode MS"/>
          <w:sz w:val="20"/>
          <w:szCs w:val="20"/>
        </w:rPr>
        <w:t xml:space="preserve">Le competono i diritti previsti dall’articolo 7 del D.Lgs. n. 196/2003. Lei potrà chiedere al Responsabile del trattamento la correzione e l’integrazione dei propri dati e, ricorrendone gli estremi, la cancellazione o il blocco. </w:t>
      </w:r>
    </w:p>
    <w:p w:rsidR="006E1F7C" w:rsidRDefault="006E1F7C" w:rsidP="0076263F">
      <w:pPr>
        <w:jc w:val="both"/>
        <w:rPr>
          <w:rFonts w:eastAsia="Arial Unicode MS"/>
          <w:sz w:val="20"/>
          <w:szCs w:val="20"/>
        </w:rPr>
      </w:pPr>
    </w:p>
    <w:p w:rsidR="006E1F7C" w:rsidRPr="0090469A" w:rsidRDefault="006E1F7C" w:rsidP="0076263F">
      <w:pPr>
        <w:ind w:left="567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        </w:t>
      </w:r>
      <w:r w:rsidRPr="0090469A">
        <w:rPr>
          <w:rFonts w:eastAsia="Arial Unicode MS"/>
          <w:sz w:val="20"/>
          <w:szCs w:val="20"/>
        </w:rPr>
        <w:t>IL DIRETTORE</w:t>
      </w:r>
    </w:p>
    <w:p w:rsidR="006E1F7C" w:rsidRPr="0090469A" w:rsidRDefault="006E1F7C" w:rsidP="0076263F">
      <w:pPr>
        <w:ind w:left="5670"/>
        <w:rPr>
          <w:rFonts w:eastAsia="Arial Unicode MS"/>
          <w:sz w:val="20"/>
          <w:szCs w:val="20"/>
        </w:rPr>
      </w:pPr>
      <w:r w:rsidRPr="0090469A">
        <w:rPr>
          <w:rFonts w:eastAsia="Arial Unicode MS"/>
          <w:sz w:val="20"/>
          <w:szCs w:val="20"/>
        </w:rPr>
        <w:t>DELLA SEZIONE LAVORO</w:t>
      </w:r>
    </w:p>
    <w:p w:rsidR="006E1F7C" w:rsidRDefault="006E1F7C" w:rsidP="0076263F">
      <w:pPr>
        <w:ind w:left="5670"/>
        <w:rPr>
          <w:rFonts w:eastAsia="Arial Unicode MS"/>
          <w:sz w:val="20"/>
          <w:szCs w:val="20"/>
        </w:rPr>
      </w:pPr>
      <w:r w:rsidRPr="0090469A">
        <w:rPr>
          <w:rFonts w:eastAsia="Arial Unicode MS"/>
          <w:sz w:val="20"/>
          <w:szCs w:val="20"/>
        </w:rPr>
        <w:t xml:space="preserve">  Dott. </w:t>
      </w:r>
      <w:smartTag w:uri="urn:schemas-microsoft-com:office:smarttags" w:element="PersonName">
        <w:r w:rsidRPr="0090469A">
          <w:rPr>
            <w:rFonts w:eastAsia="Arial Unicode MS"/>
            <w:sz w:val="20"/>
            <w:szCs w:val="20"/>
          </w:rPr>
          <w:t>Pier Angelo Turri</w:t>
        </w:r>
      </w:smartTag>
    </w:p>
    <w:p w:rsidR="006E1F7C" w:rsidRDefault="006E1F7C" w:rsidP="0076263F">
      <w:pPr>
        <w:rPr>
          <w:rFonts w:ascii="Times New Roman" w:hAnsi="Times New Roman" w:cs="Times New Roman"/>
          <w:sz w:val="20"/>
          <w:szCs w:val="20"/>
        </w:rPr>
      </w:pPr>
    </w:p>
    <w:p w:rsidR="006E1F7C" w:rsidRDefault="006E1F7C" w:rsidP="0076263F">
      <w:pPr>
        <w:rPr>
          <w:rFonts w:ascii="Times New Roman" w:hAnsi="Times New Roman" w:cs="Times New Roman"/>
          <w:sz w:val="20"/>
          <w:szCs w:val="20"/>
        </w:rPr>
      </w:pPr>
    </w:p>
    <w:p w:rsidR="006E1F7C" w:rsidRDefault="006E1F7C">
      <w:pPr>
        <w:rPr>
          <w:rFonts w:ascii="Times New Roman" w:hAnsi="Times New Roman" w:cs="Times New Roman"/>
          <w:sz w:val="20"/>
          <w:szCs w:val="20"/>
        </w:rPr>
      </w:pPr>
    </w:p>
    <w:p w:rsidR="006E1F7C" w:rsidRDefault="006E1F7C" w:rsidP="00BA6850">
      <w:pPr>
        <w:jc w:val="center"/>
      </w:pPr>
    </w:p>
    <w:sectPr w:rsidR="006E1F7C" w:rsidSect="006F313F">
      <w:headerReference w:type="default" r:id="rId7"/>
      <w:headerReference w:type="first" r:id="rId8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F7C" w:rsidRDefault="006E1F7C">
      <w:r>
        <w:separator/>
      </w:r>
    </w:p>
  </w:endnote>
  <w:endnote w:type="continuationSeparator" w:id="0">
    <w:p w:rsidR="006E1F7C" w:rsidRDefault="006E1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entury Gothic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altName w:val="Times New Roman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Times New Roman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F7C" w:rsidRDefault="006E1F7C">
      <w:r>
        <w:separator/>
      </w:r>
    </w:p>
  </w:footnote>
  <w:footnote w:type="continuationSeparator" w:id="0">
    <w:p w:rsidR="006E1F7C" w:rsidRDefault="006E1F7C">
      <w:r>
        <w:continuationSeparator/>
      </w:r>
    </w:p>
  </w:footnote>
  <w:footnote w:id="1">
    <w:p w:rsidR="006E1F7C" w:rsidRDefault="006E1F7C" w:rsidP="0076263F">
      <w:pPr>
        <w:pStyle w:val="FootnoteText"/>
      </w:pPr>
      <w:r w:rsidRPr="00607645">
        <w:rPr>
          <w:rStyle w:val="FootnoteReference"/>
          <w:rFonts w:cs="Arial"/>
          <w:sz w:val="24"/>
          <w:szCs w:val="24"/>
        </w:rPr>
        <w:footnoteRef/>
      </w:r>
      <w:r w:rsidRPr="00607645">
        <w:rPr>
          <w:rStyle w:val="FootnoteReference"/>
          <w:rFonts w:cs="Arial"/>
          <w:sz w:val="24"/>
          <w:szCs w:val="24"/>
        </w:rPr>
        <w:t xml:space="preserve"> </w:t>
      </w:r>
      <w:r w:rsidRPr="00E9512D">
        <w:rPr>
          <w:rStyle w:val="FootnoteReference"/>
          <w:rFonts w:cs="Arial"/>
          <w:sz w:val="24"/>
          <w:szCs w:val="24"/>
        </w:rPr>
        <w:t>Se persona diversa dal legale rappresentante, allegare atto di procura</w:t>
      </w:r>
      <w:r>
        <w:rPr>
          <w:rStyle w:val="FootnoteReference"/>
          <w:rFonts w:cs="Arial"/>
          <w:sz w:val="24"/>
          <w:szCs w:val="24"/>
        </w:rPr>
        <w:t>, in originale o copia conforme</w:t>
      </w:r>
      <w:r w:rsidRPr="00E9512D">
        <w:rPr>
          <w:rStyle w:val="FootnoteReference"/>
          <w:rFonts w:cs="Arial"/>
          <w:sz w:val="24"/>
          <w:szCs w:val="24"/>
        </w:rPr>
        <w:t>.</w:t>
      </w:r>
    </w:p>
  </w:footnote>
  <w:footnote w:id="2">
    <w:p w:rsidR="006E1F7C" w:rsidRDefault="006E1F7C" w:rsidP="0076263F">
      <w:pPr>
        <w:pStyle w:val="FootnoteText"/>
      </w:pPr>
      <w:r w:rsidRPr="00607645">
        <w:rPr>
          <w:rStyle w:val="FootnoteReference"/>
          <w:rFonts w:cs="Arial"/>
          <w:sz w:val="24"/>
          <w:szCs w:val="24"/>
        </w:rPr>
        <w:footnoteRef/>
      </w:r>
      <w:r w:rsidRPr="00607645">
        <w:rPr>
          <w:rStyle w:val="FootnoteReference"/>
          <w:rFonts w:cs="Arial"/>
          <w:sz w:val="24"/>
          <w:szCs w:val="24"/>
        </w:rPr>
        <w:t xml:space="preserve"> </w:t>
      </w:r>
      <w:r w:rsidRPr="00EC780C">
        <w:rPr>
          <w:rStyle w:val="FootnoteReference"/>
          <w:rFonts w:cs="Arial"/>
          <w:sz w:val="24"/>
          <w:szCs w:val="24"/>
        </w:rPr>
        <w:t xml:space="preserve">Nel caso di città </w:t>
      </w:r>
      <w:r w:rsidRPr="00EC780C">
        <w:rPr>
          <w:sz w:val="24"/>
          <w:szCs w:val="24"/>
          <w:vertAlign w:val="superscript"/>
        </w:rPr>
        <w:t xml:space="preserve">in cui siano presenti </w:t>
      </w:r>
      <w:r>
        <w:rPr>
          <w:rStyle w:val="FootnoteReference"/>
          <w:rFonts w:cs="Arial"/>
          <w:sz w:val="24"/>
          <w:szCs w:val="24"/>
        </w:rPr>
        <w:t>più sedi dell’Inps, Inail o dell’Agenzia delle entrate,</w:t>
      </w:r>
      <w:r w:rsidRPr="00EC780C">
        <w:rPr>
          <w:rStyle w:val="FootnoteReference"/>
          <w:rFonts w:cs="Arial"/>
          <w:sz w:val="24"/>
          <w:szCs w:val="24"/>
        </w:rPr>
        <w:t xml:space="preserve"> specificare quella </w:t>
      </w:r>
      <w:r w:rsidRPr="00EC780C">
        <w:rPr>
          <w:sz w:val="24"/>
          <w:szCs w:val="24"/>
          <w:vertAlign w:val="superscript"/>
        </w:rPr>
        <w:t xml:space="preserve">effettivamente </w:t>
      </w:r>
      <w:r w:rsidRPr="00EC780C">
        <w:rPr>
          <w:rStyle w:val="FootnoteReference"/>
          <w:rFonts w:cs="Arial"/>
          <w:sz w:val="24"/>
          <w:szCs w:val="24"/>
        </w:rPr>
        <w:t>competente</w:t>
      </w:r>
      <w:r w:rsidRPr="00EC780C">
        <w:rPr>
          <w:sz w:val="24"/>
          <w:szCs w:val="24"/>
          <w:vertAlign w:val="superscript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70" w:type="dxa"/>
        <w:right w:w="70" w:type="dxa"/>
      </w:tblCellMar>
      <w:tblLook w:val="0000"/>
    </w:tblPr>
    <w:tblGrid>
      <w:gridCol w:w="8364"/>
    </w:tblGrid>
    <w:tr w:rsidR="006E1F7C">
      <w:trPr>
        <w:trHeight w:hRule="exact" w:val="443"/>
      </w:trPr>
      <w:tc>
        <w:tcPr>
          <w:tcW w:w="8434" w:type="dxa"/>
          <w:tcBorders>
            <w:top w:val="nil"/>
            <w:left w:val="nil"/>
            <w:bottom w:val="nil"/>
            <w:right w:val="nil"/>
          </w:tcBorders>
        </w:tcPr>
        <w:p w:rsidR="006E1F7C" w:rsidRDefault="006E1F7C" w:rsidP="00356C36">
          <w:pPr>
            <w:pStyle w:val="Header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Allegato F al Decreto n. 7 del 20 gennaio 2014                                </w:t>
          </w:r>
          <w:r>
            <w:rPr>
              <w:rFonts w:ascii="Times New Roman" w:hAnsi="Times New Roman" w:cs="Times New Roman"/>
            </w:rPr>
            <w:t xml:space="preserve">pag. </w:t>
          </w:r>
          <w:r>
            <w:rPr>
              <w:rStyle w:val="PageNumber"/>
              <w:rFonts w:ascii="Times New Roman" w:hAnsi="Times New Roman"/>
            </w:rPr>
            <w:fldChar w:fldCharType="begin"/>
          </w:r>
          <w:r>
            <w:rPr>
              <w:rStyle w:val="PageNumber"/>
              <w:rFonts w:ascii="Times New Roman" w:hAnsi="Times New Roman"/>
            </w:rPr>
            <w:instrText xml:space="preserve"> PAGE </w:instrText>
          </w:r>
          <w:r>
            <w:rPr>
              <w:rStyle w:val="PageNumber"/>
              <w:rFonts w:ascii="Times New Roman" w:hAnsi="Times New Roman"/>
            </w:rPr>
            <w:fldChar w:fldCharType="separate"/>
          </w:r>
          <w:r>
            <w:rPr>
              <w:rStyle w:val="PageNumber"/>
              <w:rFonts w:ascii="Times New Roman" w:hAnsi="Times New Roman"/>
              <w:noProof/>
            </w:rPr>
            <w:t>2</w:t>
          </w:r>
          <w:r>
            <w:rPr>
              <w:rStyle w:val="PageNumber"/>
              <w:rFonts w:ascii="Times New Roman" w:hAnsi="Times New Roman"/>
            </w:rPr>
            <w:fldChar w:fldCharType="end"/>
          </w:r>
          <w:r>
            <w:rPr>
              <w:rStyle w:val="PageNumber"/>
              <w:rFonts w:ascii="Times New Roman" w:hAnsi="Times New Roman"/>
            </w:rPr>
            <w:t>/</w:t>
          </w:r>
          <w:r>
            <w:rPr>
              <w:rStyle w:val="PageNumber"/>
              <w:rFonts w:ascii="Times New Roman" w:hAnsi="Times New Roman"/>
            </w:rPr>
            <w:fldChar w:fldCharType="begin"/>
          </w:r>
          <w:r>
            <w:rPr>
              <w:rStyle w:val="PageNumber"/>
              <w:rFonts w:ascii="Times New Roman" w:hAnsi="Times New Roman"/>
            </w:rPr>
            <w:instrText xml:space="preserve"> NUMPAGES </w:instrText>
          </w:r>
          <w:r>
            <w:rPr>
              <w:rStyle w:val="PageNumber"/>
              <w:rFonts w:ascii="Times New Roman" w:hAnsi="Times New Roman"/>
            </w:rPr>
            <w:fldChar w:fldCharType="separate"/>
          </w:r>
          <w:r>
            <w:rPr>
              <w:rStyle w:val="PageNumber"/>
              <w:rFonts w:ascii="Times New Roman" w:hAnsi="Times New Roman"/>
              <w:noProof/>
            </w:rPr>
            <w:t>3</w:t>
          </w:r>
          <w:r>
            <w:rPr>
              <w:rStyle w:val="PageNumber"/>
              <w:rFonts w:ascii="Times New Roman" w:hAnsi="Times New Roman"/>
            </w:rPr>
            <w:fldChar w:fldCharType="end"/>
          </w:r>
        </w:p>
      </w:tc>
    </w:tr>
  </w:tbl>
  <w:p w:rsidR="006E1F7C" w:rsidRDefault="006E1F7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70" w:type="dxa"/>
        <w:right w:w="70" w:type="dxa"/>
      </w:tblCellMar>
      <w:tblLook w:val="0000"/>
    </w:tblPr>
    <w:tblGrid>
      <w:gridCol w:w="8364"/>
    </w:tblGrid>
    <w:tr w:rsidR="006E1F7C">
      <w:trPr>
        <w:trHeight w:hRule="exact" w:val="1283"/>
      </w:trPr>
      <w:tc>
        <w:tcPr>
          <w:tcW w:w="8434" w:type="dxa"/>
          <w:tcBorders>
            <w:top w:val="nil"/>
            <w:left w:val="nil"/>
            <w:bottom w:val="nil"/>
            <w:right w:val="nil"/>
          </w:tcBorders>
        </w:tcPr>
        <w:p w:rsidR="006E1F7C" w:rsidRDefault="006E1F7C">
          <w:pPr>
            <w:pStyle w:val="Header"/>
            <w:rPr>
              <w:rFonts w:ascii="Times New Roman" w:hAnsi="Times New Roman" w:cs="Times New Roman"/>
              <w:sz w:val="32"/>
              <w:szCs w:val="32"/>
            </w:rPr>
          </w:pPr>
          <w:r w:rsidRPr="000F5D29">
            <w:rPr>
              <w:rFonts w:ascii="Times New Roman" w:hAnsi="Times New Roman" w:cs="Times New Roman"/>
              <w:sz w:val="32"/>
              <w:szCs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80.75pt;height:22.5pt">
                <v:imagedata r:id="rId1" o:title=""/>
              </v:shape>
            </w:pict>
          </w:r>
        </w:p>
        <w:p w:rsidR="006E1F7C" w:rsidRDefault="006E1F7C">
          <w:pPr>
            <w:pStyle w:val="Header"/>
            <w:rPr>
              <w:rFonts w:ascii="Times New Roman" w:hAnsi="Times New Roman" w:cs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 w:cs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6E1F7C" w:rsidRDefault="006E1F7C">
          <w:pPr>
            <w:pStyle w:val="Header"/>
            <w:rPr>
              <w:rFonts w:ascii="Times New Roman" w:hAnsi="Times New Roman" w:cs="Times New Roman"/>
              <w:b/>
              <w:bCs/>
              <w:sz w:val="16"/>
              <w:szCs w:val="16"/>
            </w:rPr>
          </w:pPr>
        </w:p>
        <w:p w:rsidR="006E1F7C" w:rsidRDefault="006E1F7C" w:rsidP="00356C36">
          <w:pPr>
            <w:pStyle w:val="Header"/>
            <w:rPr>
              <w:rFonts w:ascii="Times New Roman" w:hAnsi="Times New Roman" w:cs="Times New Roman"/>
              <w:b/>
              <w:bCs/>
              <w:i/>
              <w:iCs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bCs/>
              <w:sz w:val="32"/>
              <w:szCs w:val="32"/>
            </w:rPr>
            <w:t xml:space="preserve">Allegato F al Decreto n. 7 del 20 gennaio 2014                </w:t>
          </w:r>
          <w:r>
            <w:rPr>
              <w:rFonts w:ascii="Times New Roman" w:hAnsi="Times New Roman" w:cs="Times New Roman"/>
            </w:rPr>
            <w:t xml:space="preserve">pag. </w:t>
          </w:r>
          <w:r>
            <w:rPr>
              <w:rStyle w:val="PageNumber"/>
              <w:rFonts w:ascii="Times New Roman" w:hAnsi="Times New Roman"/>
            </w:rPr>
            <w:fldChar w:fldCharType="begin"/>
          </w:r>
          <w:r>
            <w:rPr>
              <w:rStyle w:val="PageNumber"/>
              <w:rFonts w:ascii="Times New Roman" w:hAnsi="Times New Roman"/>
            </w:rPr>
            <w:instrText xml:space="preserve"> PAGE </w:instrText>
          </w:r>
          <w:r>
            <w:rPr>
              <w:rStyle w:val="PageNumber"/>
              <w:rFonts w:ascii="Times New Roman" w:hAnsi="Times New Roman"/>
            </w:rPr>
            <w:fldChar w:fldCharType="separate"/>
          </w:r>
          <w:r>
            <w:rPr>
              <w:rStyle w:val="PageNumber"/>
              <w:rFonts w:ascii="Times New Roman" w:hAnsi="Times New Roman"/>
              <w:noProof/>
            </w:rPr>
            <w:t>1</w:t>
          </w:r>
          <w:r>
            <w:rPr>
              <w:rStyle w:val="PageNumber"/>
              <w:rFonts w:ascii="Times New Roman" w:hAnsi="Times New Roman"/>
            </w:rPr>
            <w:fldChar w:fldCharType="end"/>
          </w:r>
          <w:r>
            <w:rPr>
              <w:rStyle w:val="PageNumber"/>
              <w:rFonts w:ascii="Times New Roman" w:hAnsi="Times New Roman"/>
            </w:rPr>
            <w:t>/</w:t>
          </w:r>
          <w:r>
            <w:rPr>
              <w:rStyle w:val="PageNumber"/>
              <w:rFonts w:ascii="Times New Roman" w:hAnsi="Times New Roman"/>
            </w:rPr>
            <w:fldChar w:fldCharType="begin"/>
          </w:r>
          <w:r>
            <w:rPr>
              <w:rStyle w:val="PageNumber"/>
              <w:rFonts w:ascii="Times New Roman" w:hAnsi="Times New Roman"/>
            </w:rPr>
            <w:instrText xml:space="preserve"> NUMPAGES </w:instrText>
          </w:r>
          <w:r>
            <w:rPr>
              <w:rStyle w:val="PageNumber"/>
              <w:rFonts w:ascii="Times New Roman" w:hAnsi="Times New Roman"/>
            </w:rPr>
            <w:fldChar w:fldCharType="separate"/>
          </w:r>
          <w:r>
            <w:rPr>
              <w:rStyle w:val="PageNumber"/>
              <w:rFonts w:ascii="Times New Roman" w:hAnsi="Times New Roman"/>
              <w:noProof/>
            </w:rPr>
            <w:t>3</w:t>
          </w:r>
          <w:r>
            <w:rPr>
              <w:rStyle w:val="PageNumber"/>
              <w:rFonts w:ascii="Times New Roman" w:hAnsi="Times New Roman"/>
            </w:rPr>
            <w:fldChar w:fldCharType="end"/>
          </w:r>
        </w:p>
      </w:tc>
    </w:tr>
  </w:tbl>
  <w:p w:rsidR="006E1F7C" w:rsidRDefault="006E1F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B2C17"/>
    <w:multiLevelType w:val="singleLevel"/>
    <w:tmpl w:val="C8CAAA8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</w:abstractNum>
  <w:abstractNum w:abstractNumId="1">
    <w:nsid w:val="23360930"/>
    <w:multiLevelType w:val="hybridMultilevel"/>
    <w:tmpl w:val="33FC9796"/>
    <w:lvl w:ilvl="0" w:tplc="A49435AA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6686942"/>
    <w:multiLevelType w:val="singleLevel"/>
    <w:tmpl w:val="C80E6A4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476655C3"/>
    <w:multiLevelType w:val="hybridMultilevel"/>
    <w:tmpl w:val="BDFAB748"/>
    <w:lvl w:ilvl="0" w:tplc="D7684B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hAnsi="Palatino Linotype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81E3736"/>
    <w:multiLevelType w:val="hybridMultilevel"/>
    <w:tmpl w:val="9350E3C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2336C9A"/>
    <w:multiLevelType w:val="singleLevel"/>
    <w:tmpl w:val="95A44D8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224B"/>
    <w:rsid w:val="00032701"/>
    <w:rsid w:val="00053018"/>
    <w:rsid w:val="0008699B"/>
    <w:rsid w:val="000B2C51"/>
    <w:rsid w:val="000B2DC4"/>
    <w:rsid w:val="000D5325"/>
    <w:rsid w:val="000E4B71"/>
    <w:rsid w:val="000E57EF"/>
    <w:rsid w:val="000F5D29"/>
    <w:rsid w:val="00103397"/>
    <w:rsid w:val="0012079E"/>
    <w:rsid w:val="00134C4B"/>
    <w:rsid w:val="0014493A"/>
    <w:rsid w:val="001508A0"/>
    <w:rsid w:val="00155367"/>
    <w:rsid w:val="001745DD"/>
    <w:rsid w:val="001954CD"/>
    <w:rsid w:val="001E698E"/>
    <w:rsid w:val="0020224B"/>
    <w:rsid w:val="0021003E"/>
    <w:rsid w:val="002122E7"/>
    <w:rsid w:val="00224799"/>
    <w:rsid w:val="00242000"/>
    <w:rsid w:val="00250293"/>
    <w:rsid w:val="00271189"/>
    <w:rsid w:val="00280CD2"/>
    <w:rsid w:val="002849EE"/>
    <w:rsid w:val="0028696A"/>
    <w:rsid w:val="002A25F7"/>
    <w:rsid w:val="002A72B9"/>
    <w:rsid w:val="002B19C1"/>
    <w:rsid w:val="002B269D"/>
    <w:rsid w:val="002B4BE4"/>
    <w:rsid w:val="002E5AF6"/>
    <w:rsid w:val="00306571"/>
    <w:rsid w:val="003174A0"/>
    <w:rsid w:val="00356C36"/>
    <w:rsid w:val="00365D0B"/>
    <w:rsid w:val="003727E0"/>
    <w:rsid w:val="00374AAE"/>
    <w:rsid w:val="00385B83"/>
    <w:rsid w:val="00391B59"/>
    <w:rsid w:val="003C676B"/>
    <w:rsid w:val="00401807"/>
    <w:rsid w:val="004165D9"/>
    <w:rsid w:val="00420B50"/>
    <w:rsid w:val="004230FA"/>
    <w:rsid w:val="00437D4C"/>
    <w:rsid w:val="00444926"/>
    <w:rsid w:val="00452AB2"/>
    <w:rsid w:val="00463504"/>
    <w:rsid w:val="004B4D3D"/>
    <w:rsid w:val="004C69BF"/>
    <w:rsid w:val="004D0E35"/>
    <w:rsid w:val="004D26AA"/>
    <w:rsid w:val="004D6C47"/>
    <w:rsid w:val="004D703F"/>
    <w:rsid w:val="004E614E"/>
    <w:rsid w:val="005331DC"/>
    <w:rsid w:val="005337AB"/>
    <w:rsid w:val="00554B92"/>
    <w:rsid w:val="00556F1C"/>
    <w:rsid w:val="0058758D"/>
    <w:rsid w:val="005A315E"/>
    <w:rsid w:val="005B7CAA"/>
    <w:rsid w:val="005C0BFB"/>
    <w:rsid w:val="005C4400"/>
    <w:rsid w:val="005D0072"/>
    <w:rsid w:val="005D44FE"/>
    <w:rsid w:val="005D4665"/>
    <w:rsid w:val="005E0603"/>
    <w:rsid w:val="005E152A"/>
    <w:rsid w:val="005E3653"/>
    <w:rsid w:val="005E751B"/>
    <w:rsid w:val="005F024E"/>
    <w:rsid w:val="005F577B"/>
    <w:rsid w:val="0060275B"/>
    <w:rsid w:val="0060406D"/>
    <w:rsid w:val="00607645"/>
    <w:rsid w:val="00654768"/>
    <w:rsid w:val="006636AA"/>
    <w:rsid w:val="00675A54"/>
    <w:rsid w:val="0069046A"/>
    <w:rsid w:val="00691931"/>
    <w:rsid w:val="00692E90"/>
    <w:rsid w:val="006D5E7F"/>
    <w:rsid w:val="006E1F7C"/>
    <w:rsid w:val="006E5A1C"/>
    <w:rsid w:val="006F269C"/>
    <w:rsid w:val="006F313F"/>
    <w:rsid w:val="006F599A"/>
    <w:rsid w:val="00702479"/>
    <w:rsid w:val="00711348"/>
    <w:rsid w:val="007366ED"/>
    <w:rsid w:val="00762581"/>
    <w:rsid w:val="0076263F"/>
    <w:rsid w:val="00767485"/>
    <w:rsid w:val="0076769C"/>
    <w:rsid w:val="00771DEF"/>
    <w:rsid w:val="00794B4F"/>
    <w:rsid w:val="007A2A4A"/>
    <w:rsid w:val="007B3DC6"/>
    <w:rsid w:val="007B4BAC"/>
    <w:rsid w:val="007E0EC5"/>
    <w:rsid w:val="007F440C"/>
    <w:rsid w:val="008048FC"/>
    <w:rsid w:val="008165BC"/>
    <w:rsid w:val="008327FF"/>
    <w:rsid w:val="00852490"/>
    <w:rsid w:val="00854143"/>
    <w:rsid w:val="008735EA"/>
    <w:rsid w:val="008950DB"/>
    <w:rsid w:val="008B4B0D"/>
    <w:rsid w:val="008F11A0"/>
    <w:rsid w:val="008F3230"/>
    <w:rsid w:val="008F379A"/>
    <w:rsid w:val="008F3938"/>
    <w:rsid w:val="008F44E2"/>
    <w:rsid w:val="0090435F"/>
    <w:rsid w:val="0090469A"/>
    <w:rsid w:val="00936857"/>
    <w:rsid w:val="00945708"/>
    <w:rsid w:val="00960BF5"/>
    <w:rsid w:val="00970306"/>
    <w:rsid w:val="00975822"/>
    <w:rsid w:val="00980B4D"/>
    <w:rsid w:val="00990EBE"/>
    <w:rsid w:val="00992572"/>
    <w:rsid w:val="009B52BD"/>
    <w:rsid w:val="009C4772"/>
    <w:rsid w:val="009D1B3A"/>
    <w:rsid w:val="009D5337"/>
    <w:rsid w:val="00A25D8C"/>
    <w:rsid w:val="00A31EB5"/>
    <w:rsid w:val="00A32370"/>
    <w:rsid w:val="00A34B71"/>
    <w:rsid w:val="00A448B4"/>
    <w:rsid w:val="00A46958"/>
    <w:rsid w:val="00A561AB"/>
    <w:rsid w:val="00A60A77"/>
    <w:rsid w:val="00A77E4E"/>
    <w:rsid w:val="00A92F7F"/>
    <w:rsid w:val="00A940FF"/>
    <w:rsid w:val="00AC36A2"/>
    <w:rsid w:val="00B20980"/>
    <w:rsid w:val="00B26ECB"/>
    <w:rsid w:val="00B41023"/>
    <w:rsid w:val="00B51CA6"/>
    <w:rsid w:val="00B52DB8"/>
    <w:rsid w:val="00BA5FC7"/>
    <w:rsid w:val="00BA6850"/>
    <w:rsid w:val="00BD3F23"/>
    <w:rsid w:val="00C30085"/>
    <w:rsid w:val="00C34333"/>
    <w:rsid w:val="00C45A5E"/>
    <w:rsid w:val="00C833BD"/>
    <w:rsid w:val="00C9110C"/>
    <w:rsid w:val="00C9452B"/>
    <w:rsid w:val="00CA6BC7"/>
    <w:rsid w:val="00CB1C42"/>
    <w:rsid w:val="00CD56C0"/>
    <w:rsid w:val="00CF5A94"/>
    <w:rsid w:val="00D14CCE"/>
    <w:rsid w:val="00D3708A"/>
    <w:rsid w:val="00D37127"/>
    <w:rsid w:val="00D41A4E"/>
    <w:rsid w:val="00D6136A"/>
    <w:rsid w:val="00D83B8D"/>
    <w:rsid w:val="00D94F67"/>
    <w:rsid w:val="00DB25EA"/>
    <w:rsid w:val="00DD1512"/>
    <w:rsid w:val="00DD2775"/>
    <w:rsid w:val="00E05CDF"/>
    <w:rsid w:val="00E15C83"/>
    <w:rsid w:val="00E234BB"/>
    <w:rsid w:val="00E30F3B"/>
    <w:rsid w:val="00E32D17"/>
    <w:rsid w:val="00E457BA"/>
    <w:rsid w:val="00E57BB5"/>
    <w:rsid w:val="00E7551A"/>
    <w:rsid w:val="00E93691"/>
    <w:rsid w:val="00E9512D"/>
    <w:rsid w:val="00EA01F9"/>
    <w:rsid w:val="00EC0C93"/>
    <w:rsid w:val="00EC180D"/>
    <w:rsid w:val="00EC780C"/>
    <w:rsid w:val="00EC7BEF"/>
    <w:rsid w:val="00EF6071"/>
    <w:rsid w:val="00F4135D"/>
    <w:rsid w:val="00F7451D"/>
    <w:rsid w:val="00F92C60"/>
    <w:rsid w:val="00FA5CC3"/>
    <w:rsid w:val="00FB0D0F"/>
    <w:rsid w:val="00FB1517"/>
    <w:rsid w:val="00FE0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date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13F"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313F"/>
    <w:pPr>
      <w:keepNext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F313F"/>
    <w:pPr>
      <w:keepNext/>
      <w:outlineLvl w:val="1"/>
    </w:pPr>
    <w:rPr>
      <w:sz w:val="52"/>
      <w:szCs w:val="5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F313F"/>
    <w:pPr>
      <w:keepNext/>
      <w:jc w:val="center"/>
      <w:outlineLvl w:val="2"/>
    </w:pPr>
    <w:rPr>
      <w:b/>
      <w:bCs/>
      <w:sz w:val="18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F313F"/>
    <w:pPr>
      <w:keepNext/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F313F"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7030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7030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7030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70306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70306"/>
    <w:rPr>
      <w:rFonts w:ascii="Calibri" w:hAnsi="Calibri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rsid w:val="006F313F"/>
    <w:pPr>
      <w:ind w:right="-143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70306"/>
    <w:rPr>
      <w:rFonts w:ascii="Arial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F313F"/>
    <w:pPr>
      <w:ind w:firstLine="360"/>
      <w:jc w:val="both"/>
    </w:pPr>
    <w:rPr>
      <w:rFonts w:ascii="Bookman Old Style" w:hAnsi="Bookman Old Style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70306"/>
    <w:rPr>
      <w:rFonts w:ascii="Arial" w:hAnsi="Arial" w:cs="Arial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6F313F"/>
    <w:pPr>
      <w:jc w:val="both"/>
    </w:pPr>
    <w:rPr>
      <w:rFonts w:ascii="Bookman Old Style" w:hAnsi="Bookman Old Style"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70306"/>
    <w:rPr>
      <w:rFonts w:ascii="Arial" w:hAnsi="Arial" w:cs="Arial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F313F"/>
    <w:pPr>
      <w:ind w:firstLine="708"/>
      <w:jc w:val="both"/>
    </w:pPr>
    <w:rPr>
      <w:rFonts w:ascii="Bookman Old Style" w:hAnsi="Bookman Old Style" w:cs="Times New Roma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70306"/>
    <w:rPr>
      <w:rFonts w:ascii="Arial" w:hAnsi="Arial" w:cs="Arial"/>
      <w:sz w:val="16"/>
      <w:szCs w:val="16"/>
    </w:rPr>
  </w:style>
  <w:style w:type="paragraph" w:styleId="Footer">
    <w:name w:val="footer"/>
    <w:basedOn w:val="Normal"/>
    <w:link w:val="FooterChar"/>
    <w:uiPriority w:val="99"/>
    <w:rsid w:val="006F313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70306"/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uiPriority w:val="99"/>
    <w:rsid w:val="006F313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F313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70306"/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6F313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6F313F"/>
    <w:rPr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70306"/>
    <w:rPr>
      <w:rFonts w:ascii="Arial" w:hAnsi="Arial" w:cs="Arial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6F313F"/>
    <w:pPr>
      <w:jc w:val="center"/>
    </w:pPr>
    <w:rPr>
      <w:rFonts w:ascii="Times New Roman" w:hAnsi="Times New Roman" w:cs="Times New Roman"/>
      <w:color w:val="C0C0C0"/>
      <w:sz w:val="14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70306"/>
    <w:rPr>
      <w:rFonts w:ascii="Arial" w:hAnsi="Arial" w:cs="Arial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F313F"/>
    <w:pPr>
      <w:numPr>
        <w:ilvl w:val="12"/>
      </w:numPr>
      <w:jc w:val="both"/>
    </w:pPr>
    <w:rPr>
      <w:rFonts w:ascii="Times New Roman" w:hAnsi="Times New Roman" w:cs="Times New Roman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970306"/>
    <w:rPr>
      <w:rFonts w:ascii="Arial" w:hAnsi="Arial" w:cs="Arial"/>
      <w:sz w:val="16"/>
      <w:szCs w:val="16"/>
    </w:rPr>
  </w:style>
  <w:style w:type="character" w:styleId="FootnoteReference">
    <w:name w:val="footnote reference"/>
    <w:basedOn w:val="DefaultParagraphFont"/>
    <w:uiPriority w:val="99"/>
    <w:semiHidden/>
    <w:rsid w:val="006F313F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5C0BFB"/>
    <w:pPr>
      <w:spacing w:before="60" w:after="60"/>
      <w:jc w:val="both"/>
    </w:pPr>
    <w:rPr>
      <w:rFonts w:ascii="Times New Roman" w:eastAsia="SimSun" w:hAnsi="Times New Roman"/>
      <w:bCs/>
      <w:kern w:val="32"/>
      <w:sz w:val="22"/>
      <w:szCs w:val="32"/>
    </w:r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970306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818</Words>
  <Characters>4668</Characters>
  <Application>Microsoft Office Outlook</Application>
  <DocSecurity>0</DocSecurity>
  <Lines>0</Lines>
  <Paragraphs>0</Paragraphs>
  <ScaleCrop>false</ScaleCrop>
  <Company>GIUNTA REGIONALE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maria-pastrello</dc:creator>
  <cp:keywords/>
  <dc:description/>
  <cp:lastModifiedBy>Administrator</cp:lastModifiedBy>
  <cp:revision>9</cp:revision>
  <cp:lastPrinted>2014-01-21T16:32:00Z</cp:lastPrinted>
  <dcterms:created xsi:type="dcterms:W3CDTF">2014-01-20T12:15:00Z</dcterms:created>
  <dcterms:modified xsi:type="dcterms:W3CDTF">2014-01-21T16:32:00Z</dcterms:modified>
</cp:coreProperties>
</file>